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C7749" w14:textId="240FDF8F" w:rsidR="004A5858" w:rsidRDefault="004A5858" w:rsidP="004A5858">
      <w:pPr>
        <w:pStyle w:val="CRCoverPage"/>
        <w:tabs>
          <w:tab w:val="right" w:pos="9639"/>
        </w:tabs>
        <w:spacing w:after="0"/>
        <w:rPr>
          <w:b/>
          <w:noProof/>
          <w:sz w:val="24"/>
        </w:rPr>
      </w:pPr>
      <w:r>
        <w:rPr>
          <w:b/>
          <w:noProof/>
          <w:sz w:val="24"/>
        </w:rPr>
        <w:t>3GPP TSG-SA WG6 Meeting #54-e</w:t>
      </w:r>
      <w:r>
        <w:rPr>
          <w:b/>
          <w:noProof/>
          <w:sz w:val="24"/>
        </w:rPr>
        <w:tab/>
        <w:t>S6-23</w:t>
      </w:r>
      <w:r w:rsidR="005F6519">
        <w:rPr>
          <w:b/>
          <w:noProof/>
          <w:sz w:val="24"/>
        </w:rPr>
        <w:t>1362</w:t>
      </w:r>
    </w:p>
    <w:p w14:paraId="64A8EE0E" w14:textId="77777777" w:rsidR="004A5858" w:rsidRDefault="004A5858" w:rsidP="004A5858">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E912444" w:rsidR="001E41F3" w:rsidRPr="00AB1260" w:rsidRDefault="00775585" w:rsidP="00D04177">
            <w:pPr>
              <w:pStyle w:val="CRCoverPage"/>
              <w:spacing w:after="0"/>
              <w:rPr>
                <w:noProof/>
              </w:rPr>
            </w:pPr>
            <w:r w:rsidRPr="00AB1260">
              <w:rPr>
                <w:b/>
                <w:noProof/>
                <w:sz w:val="28"/>
              </w:rPr>
              <w:t>0</w:t>
            </w:r>
            <w:r w:rsidR="00886E17">
              <w:rPr>
                <w:b/>
                <w:noProof/>
                <w:sz w:val="28"/>
              </w:rPr>
              <w:t>327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18E16A6" w:rsidR="001E41F3" w:rsidRPr="00AB1260" w:rsidRDefault="009F3ECE"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204C1EE" w:rsidR="001E41F3" w:rsidRPr="00AB1260" w:rsidRDefault="00BC2CD0" w:rsidP="00223F88">
            <w:pPr>
              <w:pStyle w:val="CRCoverPage"/>
              <w:spacing w:after="0"/>
              <w:ind w:left="100"/>
              <w:rPr>
                <w:noProof/>
              </w:rPr>
            </w:pPr>
            <w:r>
              <w:rPr>
                <w:noProof/>
              </w:rPr>
              <w:t>Fix EAS discovery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7D4D701" w:rsidR="001E41F3" w:rsidRPr="00AB1260" w:rsidRDefault="00252CA4" w:rsidP="00252CA4">
            <w:pPr>
              <w:pStyle w:val="CRCoverPage"/>
              <w:spacing w:after="0"/>
              <w:ind w:left="100"/>
              <w:rPr>
                <w:noProof/>
              </w:rPr>
            </w:pPr>
            <w:r w:rsidRPr="00AB1260">
              <w:t>202</w:t>
            </w:r>
            <w:r w:rsidR="004C1A07">
              <w:t>3</w:t>
            </w:r>
            <w:r w:rsidRPr="00AB1260">
              <w:t>-0</w:t>
            </w:r>
            <w:r w:rsidR="00D245A2">
              <w:t>4</w:t>
            </w:r>
            <w:r w:rsidR="00BC3F10" w:rsidRPr="00AB1260">
              <w:t>-</w:t>
            </w:r>
            <w:r w:rsidR="004C1A07">
              <w:t>0</w:t>
            </w:r>
            <w:r w:rsidR="00D245A2">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72FF6161" w:rsidR="001E41F3" w:rsidRPr="00AB1260" w:rsidRDefault="00072B5A" w:rsidP="00072B5A">
            <w:pPr>
              <w:pStyle w:val="CRCoverPage"/>
              <w:spacing w:after="0"/>
              <w:ind w:right="-609"/>
              <w:rPr>
                <w:b/>
                <w:noProof/>
              </w:rPr>
            </w:pPr>
            <w:r w:rsidRPr="00AB1260">
              <w:t xml:space="preserve"> </w:t>
            </w:r>
            <w:r w:rsidR="00BC2CD0">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5B4D34B1" w14:textId="77777777" w:rsidR="00BF0BBC" w:rsidRDefault="00BC2CD0" w:rsidP="00BC2CD0">
            <w:pPr>
              <w:pStyle w:val="CRCoverPage"/>
              <w:spacing w:after="0"/>
              <w:rPr>
                <w:lang w:eastAsia="zh-CN"/>
              </w:rPr>
            </w:pPr>
            <w:r>
              <w:rPr>
                <w:lang w:eastAsia="zh-CN"/>
              </w:rPr>
              <w:t>UE type is mentioned in EAS discovery request, it is not aligned with information table.</w:t>
            </w:r>
          </w:p>
          <w:p w14:paraId="708AA7DE" w14:textId="083B0576" w:rsidR="00BC2CD0" w:rsidRPr="00644608" w:rsidRDefault="00BC2CD0" w:rsidP="00BC2CD0">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0B115A7B" w14:textId="7FEA51B6" w:rsidR="003E2BB9" w:rsidRDefault="00BC2CD0" w:rsidP="00952586">
            <w:pPr>
              <w:pStyle w:val="CRCoverPage"/>
              <w:spacing w:after="0"/>
              <w:rPr>
                <w:lang w:val="en-US" w:eastAsia="ko-KR"/>
              </w:rPr>
            </w:pPr>
            <w:r>
              <w:rPr>
                <w:lang w:val="en-US" w:eastAsia="ko-KR"/>
              </w:rPr>
              <w:t>Remove UE type in EAS discovery request</w:t>
            </w:r>
            <w:r w:rsidR="00220137">
              <w:rPr>
                <w:lang w:val="en-US" w:eastAsia="ko-KR"/>
              </w:rPr>
              <w:t>.</w:t>
            </w:r>
          </w:p>
          <w:p w14:paraId="31C656EC" w14:textId="6BEA0010" w:rsidR="00220137" w:rsidRPr="00220137" w:rsidRDefault="00220137" w:rsidP="00952586">
            <w:pPr>
              <w:pStyle w:val="CRCoverPage"/>
              <w:spacing w:after="0"/>
              <w:rPr>
                <w:lang w:val="en-US"/>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095E2" w:rsidR="00CA6BA8" w:rsidRPr="00AB1260" w:rsidRDefault="00BC2CD0" w:rsidP="003E2BB9">
            <w:pPr>
              <w:pStyle w:val="CRCoverPage"/>
              <w:spacing w:after="0"/>
              <w:rPr>
                <w:noProof/>
              </w:rPr>
            </w:pPr>
            <w:r>
              <w:t>Inconsistency in TS</w:t>
            </w:r>
            <w:r w:rsidR="00D245A2">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06BBA" w:rsidR="001E41F3" w:rsidRPr="00AB1260" w:rsidRDefault="00DA1E56" w:rsidP="004C19CA">
            <w:pPr>
              <w:pStyle w:val="CRCoverPage"/>
              <w:spacing w:after="0"/>
              <w:ind w:left="100"/>
              <w:rPr>
                <w:noProof/>
                <w:lang w:eastAsia="zh-CN"/>
              </w:rPr>
            </w:pPr>
            <w:r>
              <w:rPr>
                <w:noProof/>
                <w:lang w:eastAsia="zh-CN"/>
              </w:rPr>
              <w:t>8.</w:t>
            </w:r>
            <w:r w:rsidR="003A28B9">
              <w:rPr>
                <w:noProof/>
                <w:lang w:eastAsia="zh-CN"/>
              </w:rPr>
              <w:t>18.2.4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473657A2" w14:textId="77777777" w:rsidR="007953AB" w:rsidRPr="00F477AF" w:rsidRDefault="007953AB" w:rsidP="007953AB">
      <w:pPr>
        <w:pStyle w:val="Heading4"/>
      </w:pPr>
      <w:bookmarkStart w:id="6" w:name="_Toc57673553"/>
      <w:bookmarkStart w:id="7" w:name="_Toc131200772"/>
      <w:bookmarkEnd w:id="1"/>
      <w:bookmarkEnd w:id="2"/>
      <w:bookmarkEnd w:id="3"/>
      <w:bookmarkEnd w:id="4"/>
      <w:bookmarkEnd w:id="5"/>
      <w:r w:rsidRPr="00F477AF">
        <w:t>8.5.2.2</w:t>
      </w:r>
      <w:r w:rsidRPr="00F477AF">
        <w:tab/>
        <w:t>Request-response model</w:t>
      </w:r>
      <w:bookmarkEnd w:id="6"/>
      <w:bookmarkEnd w:id="7"/>
    </w:p>
    <w:p w14:paraId="0ACCC24A" w14:textId="77777777" w:rsidR="007953AB" w:rsidRPr="00F477AF" w:rsidRDefault="007953AB" w:rsidP="007953AB">
      <w:r w:rsidRPr="00F477AF">
        <w:t>Pre-conditions:</w:t>
      </w:r>
    </w:p>
    <w:p w14:paraId="6C463B97" w14:textId="77777777" w:rsidR="007953AB" w:rsidRPr="00F477AF" w:rsidRDefault="007953AB" w:rsidP="007953AB">
      <w:pPr>
        <w:pStyle w:val="B1"/>
      </w:pPr>
      <w:r w:rsidRPr="00F477AF">
        <w:t>1.</w:t>
      </w:r>
      <w:r w:rsidRPr="00F477AF">
        <w:tab/>
        <w:t>The EEC has received information (e.g. URI, IP address) related to the EES;</w:t>
      </w:r>
    </w:p>
    <w:p w14:paraId="5D68FE39" w14:textId="77777777" w:rsidR="007953AB" w:rsidRPr="00F477AF" w:rsidRDefault="007953AB" w:rsidP="007953AB">
      <w:pPr>
        <w:pStyle w:val="B1"/>
      </w:pPr>
      <w:r w:rsidRPr="00F477AF">
        <w:lastRenderedPageBreak/>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1FEDBFFA" w14:textId="77777777" w:rsidR="007953AB" w:rsidRPr="00F477AF" w:rsidRDefault="007953AB" w:rsidP="007953AB">
      <w:pPr>
        <w:pStyle w:val="B1"/>
      </w:pPr>
      <w:r w:rsidRPr="00F477AF">
        <w:rPr>
          <w:lang w:eastAsia="ko-KR"/>
        </w:rPr>
        <w:t>3.</w:t>
      </w:r>
      <w:r w:rsidRPr="00F477AF">
        <w:rPr>
          <w:lang w:eastAsia="ko-KR"/>
        </w:rPr>
        <w:tab/>
        <w:t>The EES is configured with ECSP's policy for EAS discovery.</w:t>
      </w:r>
    </w:p>
    <w:p w14:paraId="7EEAA98A" w14:textId="77777777" w:rsidR="007953AB" w:rsidRPr="00F477AF" w:rsidRDefault="007953AB" w:rsidP="007953AB">
      <w:pPr>
        <w:pStyle w:val="NO"/>
        <w:rPr>
          <w:lang w:eastAsia="ko-KR"/>
        </w:rPr>
      </w:pPr>
      <w:r w:rsidRPr="00F477AF">
        <w:rPr>
          <w:lang w:eastAsia="ko-KR"/>
        </w:rPr>
        <w:t>NOTE 1:</w:t>
      </w:r>
      <w:r w:rsidRPr="00F477AF">
        <w:rPr>
          <w:lang w:eastAsia="ko-KR"/>
        </w:rPr>
        <w:tab/>
        <w:t>Details of ECSP's policy are out of scope.</w:t>
      </w:r>
    </w:p>
    <w:p w14:paraId="0B771D87" w14:textId="77777777" w:rsidR="007953AB" w:rsidRPr="00F477AF" w:rsidRDefault="007953AB" w:rsidP="007953AB">
      <w:pPr>
        <w:pStyle w:val="TH"/>
      </w:pPr>
      <w:r w:rsidRPr="00F477AF">
        <w:object w:dxaOrig="5761" w:dyaOrig="3810" w14:anchorId="04FF0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5pt" o:ole="">
            <v:imagedata r:id="rId12" o:title=""/>
          </v:shape>
          <o:OLEObject Type="Embed" ProgID="Visio.Drawing.11" ShapeID="_x0000_i1025" DrawAspect="Content" ObjectID="_1742759255" r:id="rId13"/>
        </w:object>
      </w:r>
    </w:p>
    <w:p w14:paraId="73B48A66" w14:textId="77777777" w:rsidR="007953AB" w:rsidRPr="00F477AF" w:rsidRDefault="007953AB" w:rsidP="007953AB">
      <w:pPr>
        <w:pStyle w:val="TF"/>
      </w:pPr>
      <w:r w:rsidRPr="00F477AF">
        <w:t>Figure 8.5.2.2-1: EAS Discovery procedure</w:t>
      </w:r>
    </w:p>
    <w:p w14:paraId="702E5A65" w14:textId="77777777" w:rsidR="007953AB" w:rsidRPr="00F477AF" w:rsidRDefault="007953AB" w:rsidP="007953AB">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del w:id="8" w:author="[Ericsson] Wenliang Xu SA6#54e" w:date="2023-04-07T21:25:00Z">
        <w:r w:rsidRPr="009B28D2" w:rsidDel="007953AB">
          <w:delText xml:space="preserve"> or UE type</w:delText>
        </w:r>
      </w:del>
      <w:r w:rsidRPr="009B28D2">
        <w:t>.</w:t>
      </w:r>
    </w:p>
    <w:p w14:paraId="3D4ED1E6" w14:textId="77777777" w:rsidR="007953AB" w:rsidRDefault="007953AB" w:rsidP="007953AB">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13D72C1D" w14:textId="77777777" w:rsidR="007953AB" w:rsidRDefault="007953AB" w:rsidP="007953AB">
      <w:pPr>
        <w:pStyle w:val="B1"/>
        <w:ind w:firstLine="0"/>
        <w:rPr>
          <w:lang w:eastAsia="ko-KR"/>
        </w:rPr>
      </w:pPr>
      <w:r>
        <w:rPr>
          <w:lang w:eastAsia="ko-KR"/>
        </w:rPr>
        <w:t>When the bundle EAS information is provided, then;</w:t>
      </w:r>
    </w:p>
    <w:p w14:paraId="40C419EB" w14:textId="77777777" w:rsidR="007953AB" w:rsidRPr="00684832" w:rsidRDefault="007953AB" w:rsidP="007953AB">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3E232DDA" w14:textId="77777777" w:rsidR="007953AB" w:rsidRPr="00684832" w:rsidRDefault="007953AB" w:rsidP="007953AB">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66A2EA19" w14:textId="77777777" w:rsidR="007953AB" w:rsidRPr="00F477AF" w:rsidRDefault="007953AB" w:rsidP="007953AB">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12FB9C1F" w14:textId="77777777" w:rsidR="007953AB" w:rsidRPr="00F477AF" w:rsidRDefault="007953AB" w:rsidP="007953AB">
      <w:pPr>
        <w:pStyle w:val="B1"/>
        <w:rPr>
          <w:lang w:eastAsia="ko-KR"/>
        </w:rPr>
      </w:pPr>
      <w:r w:rsidRPr="00F477AF">
        <w:rPr>
          <w:lang w:eastAsia="ko-KR"/>
        </w:rPr>
        <w:tab/>
        <w:t>When EAS discovery filters are not provided, then:</w:t>
      </w:r>
    </w:p>
    <w:p w14:paraId="59A11F56" w14:textId="77777777" w:rsidR="007953AB" w:rsidRPr="00F477AF" w:rsidRDefault="007953AB" w:rsidP="007953AB">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53C0A6D" w14:textId="77777777" w:rsidR="007953AB" w:rsidRPr="00F477AF" w:rsidRDefault="007953AB" w:rsidP="007953AB">
      <w:pPr>
        <w:pStyle w:val="B2"/>
        <w:rPr>
          <w:lang w:eastAsia="ko-KR"/>
        </w:rPr>
      </w:pPr>
      <w:r w:rsidRPr="00F477AF">
        <w:rPr>
          <w:lang w:eastAsia="ko-KR"/>
        </w:rPr>
        <w:t>-</w:t>
      </w:r>
      <w:r w:rsidRPr="00F477AF">
        <w:rPr>
          <w:lang w:eastAsia="ko-KR"/>
        </w:rPr>
        <w:tab/>
        <w:t>EES identifies the EAS(s) by applying the ECSP policy (e.g. based only on the UE location);</w:t>
      </w:r>
    </w:p>
    <w:p w14:paraId="3B68A574" w14:textId="77777777" w:rsidR="007953AB" w:rsidRPr="00F477AF" w:rsidRDefault="007953AB" w:rsidP="007953A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38A03346" w14:textId="77777777" w:rsidR="007953AB" w:rsidRPr="00F477AF" w:rsidRDefault="007953AB" w:rsidP="007953AB">
      <w:pPr>
        <w:pStyle w:val="NO"/>
        <w:rPr>
          <w:lang w:eastAsia="ko-KR"/>
        </w:rPr>
      </w:pPr>
      <w:r w:rsidRPr="00F477AF">
        <w:t>NOTE 3:</w:t>
      </w:r>
      <w:r w:rsidRPr="00F477AF">
        <w:tab/>
        <w:t>Both steps are evaluated prior to sending a response.</w:t>
      </w:r>
    </w:p>
    <w:p w14:paraId="74DBDFFD" w14:textId="77777777" w:rsidR="007953AB" w:rsidRDefault="007953AB" w:rsidP="007953AB">
      <w:pPr>
        <w:pStyle w:val="B1"/>
        <w:ind w:firstLine="0"/>
      </w:pPr>
      <w:r w:rsidRPr="00F477AF">
        <w:lastRenderedPageBreak/>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322CEBC4" w14:textId="77777777" w:rsidR="007953AB" w:rsidRDefault="007953AB" w:rsidP="007953AB">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proofErr w:type="spellStart"/>
      <w:r>
        <w:t>wether</w:t>
      </w:r>
      <w:proofErr w:type="spellEnd"/>
      <w:r>
        <w:t xml:space="preserve"> the EAS is instantiated or instantiable but not yet instantiated.</w:t>
      </w:r>
    </w:p>
    <w:p w14:paraId="005D859D" w14:textId="77777777" w:rsidR="007953AB" w:rsidRPr="00B9226B" w:rsidRDefault="007953AB" w:rsidP="007953AB">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1EDB8F7C" w14:textId="77777777" w:rsidR="007953AB" w:rsidRPr="00F477AF" w:rsidRDefault="007953AB" w:rsidP="007953AB">
      <w:pPr>
        <w:pStyle w:val="NO"/>
      </w:pPr>
      <w:r>
        <w:t>NOTE 4:</w:t>
      </w:r>
      <w:r>
        <w:tab/>
        <w:t>Without EAS selection request indication, the EES handling is as per R17 procedure.</w:t>
      </w:r>
    </w:p>
    <w:p w14:paraId="681C4B68" w14:textId="77777777" w:rsidR="007953AB" w:rsidRPr="00F477AF" w:rsidRDefault="007953AB" w:rsidP="007953AB">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p>
    <w:p w14:paraId="2085C853" w14:textId="77777777" w:rsidR="007953AB" w:rsidRPr="00F477AF" w:rsidRDefault="007953AB" w:rsidP="007953AB">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4762CF13" w14:textId="77777777" w:rsidR="007953AB" w:rsidRPr="00F477AF" w:rsidRDefault="007953AB" w:rsidP="007953AB">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34AEEB36" w14:textId="77777777" w:rsidR="007953AB" w:rsidRPr="00F477AF" w:rsidRDefault="007953AB" w:rsidP="007953AB">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5825241" w14:textId="77777777" w:rsidR="007953AB" w:rsidRPr="00F477AF" w:rsidRDefault="007953AB" w:rsidP="007953AB">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39A6712" w14:textId="77777777" w:rsidR="007953AB" w:rsidRDefault="007953AB" w:rsidP="007953AB">
      <w:r w:rsidRPr="00F4189A">
        <w:t>Upon receiving the EAS discovery response, if the EEC selects an EAS which is not instantiated (i.e. an EAS profile is not provided), the EEC sends the EAS information provisioning request indicating the selected EASID as in clause 8.15.</w:t>
      </w:r>
    </w:p>
    <w:p w14:paraId="3571071D" w14:textId="77777777" w:rsidR="007953AB" w:rsidRPr="00F477AF" w:rsidRDefault="007953AB" w:rsidP="007953AB">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4C2ABAC0" w14:textId="77777777" w:rsidR="007953AB" w:rsidRPr="00F477AF" w:rsidRDefault="007953AB" w:rsidP="007953AB">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1E4B4213" w14:textId="77777777" w:rsidR="007953AB" w:rsidRPr="00F477AF" w:rsidRDefault="007953AB" w:rsidP="007953AB">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4832A313" w14:textId="77777777" w:rsidR="007953AB" w:rsidRPr="00F477AF" w:rsidRDefault="007953AB" w:rsidP="007953AB">
      <w:r w:rsidRPr="00F477AF">
        <w:lastRenderedPageBreak/>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59A6F761" w14:textId="77777777" w:rsidR="007953AB" w:rsidRDefault="007953AB" w:rsidP="007953AB">
      <w:pPr>
        <w:pStyle w:val="NO"/>
      </w:pPr>
      <w:r>
        <w:t>NOTE 8:</w:t>
      </w:r>
      <w:r>
        <w:tab/>
        <w:t xml:space="preserve">As long as a proper </w:t>
      </w:r>
      <w:r w:rsidRPr="007953AB">
        <w:rPr>
          <w:color w:val="000000" w:themeColor="text1"/>
          <w:rPrChange w:id="9" w:author="[Ericsson] Wenliang Xu SA6#54e" w:date="2023-04-07T21:25:00Z">
            <w:rPr/>
          </w:rPrChange>
        </w:rPr>
        <w:t xml:space="preserve">EAS </w:t>
      </w:r>
      <w:r w:rsidRPr="007953AB">
        <w:rPr>
          <w:color w:val="000000" w:themeColor="text1"/>
          <w:lang w:val="en-IN"/>
          <w:rPrChange w:id="10" w:author="[Ericsson] Wenliang Xu SA6#54e" w:date="2023-04-07T21:25:00Z">
            <w:rPr>
              <w:color w:val="FF0000"/>
              <w:lang w:val="en-IN"/>
            </w:rPr>
          </w:rPrChange>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75A4F" w14:textId="77777777" w:rsidR="00AD5034" w:rsidRDefault="00AD5034">
      <w:r>
        <w:separator/>
      </w:r>
    </w:p>
  </w:endnote>
  <w:endnote w:type="continuationSeparator" w:id="0">
    <w:p w14:paraId="39484A6F" w14:textId="77777777" w:rsidR="00AD5034" w:rsidRDefault="00AD5034">
      <w:r>
        <w:continuationSeparator/>
      </w:r>
    </w:p>
  </w:endnote>
  <w:endnote w:type="continuationNotice" w:id="1">
    <w:p w14:paraId="60032C0E" w14:textId="77777777" w:rsidR="00AD5034" w:rsidRDefault="00AD5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E7F12" w14:textId="77777777" w:rsidR="00AD5034" w:rsidRDefault="00AD5034">
      <w:r>
        <w:separator/>
      </w:r>
    </w:p>
  </w:footnote>
  <w:footnote w:type="continuationSeparator" w:id="0">
    <w:p w14:paraId="2474D813" w14:textId="77777777" w:rsidR="00AD5034" w:rsidRDefault="00AD5034">
      <w:r>
        <w:continuationSeparator/>
      </w:r>
    </w:p>
  </w:footnote>
  <w:footnote w:type="continuationNotice" w:id="1">
    <w:p w14:paraId="49CA4E64" w14:textId="77777777" w:rsidR="00AD5034" w:rsidRDefault="00AD50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4e">
    <w15:presenceInfo w15:providerId="None" w15:userId="[Ericsson] Wenliang Xu SA6#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1343D"/>
    <w:rsid w:val="00022E4A"/>
    <w:rsid w:val="000231A1"/>
    <w:rsid w:val="000244B1"/>
    <w:rsid w:val="00025A59"/>
    <w:rsid w:val="000447D3"/>
    <w:rsid w:val="00050006"/>
    <w:rsid w:val="00055DAB"/>
    <w:rsid w:val="00070D0C"/>
    <w:rsid w:val="00072B5A"/>
    <w:rsid w:val="000752E3"/>
    <w:rsid w:val="0007799D"/>
    <w:rsid w:val="00090012"/>
    <w:rsid w:val="00096310"/>
    <w:rsid w:val="000A27DD"/>
    <w:rsid w:val="000A6394"/>
    <w:rsid w:val="000B7FED"/>
    <w:rsid w:val="000C038A"/>
    <w:rsid w:val="000C3CEE"/>
    <w:rsid w:val="000C5143"/>
    <w:rsid w:val="000C58D7"/>
    <w:rsid w:val="000C6598"/>
    <w:rsid w:val="000D44B3"/>
    <w:rsid w:val="000D71DA"/>
    <w:rsid w:val="000E7190"/>
    <w:rsid w:val="000F424A"/>
    <w:rsid w:val="000F7788"/>
    <w:rsid w:val="001033F9"/>
    <w:rsid w:val="001363B1"/>
    <w:rsid w:val="001402D7"/>
    <w:rsid w:val="00141E73"/>
    <w:rsid w:val="001424ED"/>
    <w:rsid w:val="00145D43"/>
    <w:rsid w:val="00170171"/>
    <w:rsid w:val="00180566"/>
    <w:rsid w:val="00180727"/>
    <w:rsid w:val="00192C46"/>
    <w:rsid w:val="00194649"/>
    <w:rsid w:val="001947CD"/>
    <w:rsid w:val="001A08B3"/>
    <w:rsid w:val="001A52CC"/>
    <w:rsid w:val="001A5B6D"/>
    <w:rsid w:val="001A7B60"/>
    <w:rsid w:val="001B52F0"/>
    <w:rsid w:val="001B74BF"/>
    <w:rsid w:val="001B7A65"/>
    <w:rsid w:val="001C63DD"/>
    <w:rsid w:val="001E41F3"/>
    <w:rsid w:val="001E6717"/>
    <w:rsid w:val="001F45D6"/>
    <w:rsid w:val="00207FF5"/>
    <w:rsid w:val="00215ADE"/>
    <w:rsid w:val="00220137"/>
    <w:rsid w:val="00222F8D"/>
    <w:rsid w:val="00223F88"/>
    <w:rsid w:val="00230358"/>
    <w:rsid w:val="00237DE0"/>
    <w:rsid w:val="00243AB0"/>
    <w:rsid w:val="0024646A"/>
    <w:rsid w:val="00252CA4"/>
    <w:rsid w:val="00254FFB"/>
    <w:rsid w:val="0026004D"/>
    <w:rsid w:val="00261CD8"/>
    <w:rsid w:val="002640DD"/>
    <w:rsid w:val="002669A0"/>
    <w:rsid w:val="002704FF"/>
    <w:rsid w:val="00270D82"/>
    <w:rsid w:val="00273247"/>
    <w:rsid w:val="00275D12"/>
    <w:rsid w:val="00280024"/>
    <w:rsid w:val="002819FD"/>
    <w:rsid w:val="00282310"/>
    <w:rsid w:val="00284FEB"/>
    <w:rsid w:val="002860C4"/>
    <w:rsid w:val="00293240"/>
    <w:rsid w:val="0029662C"/>
    <w:rsid w:val="002A0A46"/>
    <w:rsid w:val="002A3F12"/>
    <w:rsid w:val="002A448C"/>
    <w:rsid w:val="002A4EBE"/>
    <w:rsid w:val="002A6EA8"/>
    <w:rsid w:val="002B09D5"/>
    <w:rsid w:val="002B5741"/>
    <w:rsid w:val="002D26C1"/>
    <w:rsid w:val="002D59D9"/>
    <w:rsid w:val="002E472E"/>
    <w:rsid w:val="002F53E2"/>
    <w:rsid w:val="00305409"/>
    <w:rsid w:val="00307040"/>
    <w:rsid w:val="003118FE"/>
    <w:rsid w:val="00311BF9"/>
    <w:rsid w:val="00314E09"/>
    <w:rsid w:val="003167ED"/>
    <w:rsid w:val="00317C60"/>
    <w:rsid w:val="00342FF1"/>
    <w:rsid w:val="00343AF7"/>
    <w:rsid w:val="00350E5C"/>
    <w:rsid w:val="003609EF"/>
    <w:rsid w:val="0036231A"/>
    <w:rsid w:val="00366552"/>
    <w:rsid w:val="00370842"/>
    <w:rsid w:val="00374DD4"/>
    <w:rsid w:val="0038688C"/>
    <w:rsid w:val="003A28B9"/>
    <w:rsid w:val="003A3A29"/>
    <w:rsid w:val="003A406D"/>
    <w:rsid w:val="003A7530"/>
    <w:rsid w:val="003B1003"/>
    <w:rsid w:val="003B4A9C"/>
    <w:rsid w:val="003B70FB"/>
    <w:rsid w:val="003D5B0B"/>
    <w:rsid w:val="003E1A36"/>
    <w:rsid w:val="003E2BB9"/>
    <w:rsid w:val="003F1CC8"/>
    <w:rsid w:val="003F37CA"/>
    <w:rsid w:val="003F5584"/>
    <w:rsid w:val="003F7312"/>
    <w:rsid w:val="0040412B"/>
    <w:rsid w:val="00410371"/>
    <w:rsid w:val="0041177E"/>
    <w:rsid w:val="004137D9"/>
    <w:rsid w:val="00413D56"/>
    <w:rsid w:val="00414AEA"/>
    <w:rsid w:val="0042220F"/>
    <w:rsid w:val="004242F1"/>
    <w:rsid w:val="0043515F"/>
    <w:rsid w:val="0044269D"/>
    <w:rsid w:val="004467DE"/>
    <w:rsid w:val="00455717"/>
    <w:rsid w:val="00455EFA"/>
    <w:rsid w:val="00456242"/>
    <w:rsid w:val="00457AD7"/>
    <w:rsid w:val="00457CB0"/>
    <w:rsid w:val="004641D7"/>
    <w:rsid w:val="00470AD7"/>
    <w:rsid w:val="00471F1A"/>
    <w:rsid w:val="00475F46"/>
    <w:rsid w:val="00491302"/>
    <w:rsid w:val="004A29CC"/>
    <w:rsid w:val="004A3136"/>
    <w:rsid w:val="004A5858"/>
    <w:rsid w:val="004B75B7"/>
    <w:rsid w:val="004C19CA"/>
    <w:rsid w:val="004C1A07"/>
    <w:rsid w:val="004C2429"/>
    <w:rsid w:val="004C2A18"/>
    <w:rsid w:val="004C3D98"/>
    <w:rsid w:val="004C68E7"/>
    <w:rsid w:val="004D0063"/>
    <w:rsid w:val="004D16C4"/>
    <w:rsid w:val="004D4F37"/>
    <w:rsid w:val="004F2979"/>
    <w:rsid w:val="004F2BB4"/>
    <w:rsid w:val="00503E96"/>
    <w:rsid w:val="00506678"/>
    <w:rsid w:val="00506E60"/>
    <w:rsid w:val="0051400B"/>
    <w:rsid w:val="005141D9"/>
    <w:rsid w:val="0051580D"/>
    <w:rsid w:val="00523365"/>
    <w:rsid w:val="00525C90"/>
    <w:rsid w:val="00526FDA"/>
    <w:rsid w:val="00530EA1"/>
    <w:rsid w:val="00531477"/>
    <w:rsid w:val="005358EA"/>
    <w:rsid w:val="00545A33"/>
    <w:rsid w:val="00547111"/>
    <w:rsid w:val="00555ADC"/>
    <w:rsid w:val="0057613A"/>
    <w:rsid w:val="0057790C"/>
    <w:rsid w:val="005858B6"/>
    <w:rsid w:val="00586713"/>
    <w:rsid w:val="005904B2"/>
    <w:rsid w:val="00592D74"/>
    <w:rsid w:val="00597E68"/>
    <w:rsid w:val="00597F61"/>
    <w:rsid w:val="005A2471"/>
    <w:rsid w:val="005A5644"/>
    <w:rsid w:val="005B528C"/>
    <w:rsid w:val="005D1EAF"/>
    <w:rsid w:val="005D47E6"/>
    <w:rsid w:val="005D5185"/>
    <w:rsid w:val="005D74C0"/>
    <w:rsid w:val="005E1BD8"/>
    <w:rsid w:val="005E1E3C"/>
    <w:rsid w:val="005E2C44"/>
    <w:rsid w:val="005E75D6"/>
    <w:rsid w:val="005F6519"/>
    <w:rsid w:val="005F7742"/>
    <w:rsid w:val="00607BB0"/>
    <w:rsid w:val="00613524"/>
    <w:rsid w:val="006141B3"/>
    <w:rsid w:val="00621188"/>
    <w:rsid w:val="00621F99"/>
    <w:rsid w:val="00624E3F"/>
    <w:rsid w:val="006257ED"/>
    <w:rsid w:val="00630776"/>
    <w:rsid w:val="00634A02"/>
    <w:rsid w:val="006435E3"/>
    <w:rsid w:val="00644608"/>
    <w:rsid w:val="0065268F"/>
    <w:rsid w:val="00653DE4"/>
    <w:rsid w:val="00656609"/>
    <w:rsid w:val="00665C47"/>
    <w:rsid w:val="006700EE"/>
    <w:rsid w:val="006709C4"/>
    <w:rsid w:val="0067170E"/>
    <w:rsid w:val="0067720E"/>
    <w:rsid w:val="00683AC0"/>
    <w:rsid w:val="00687D25"/>
    <w:rsid w:val="00692E77"/>
    <w:rsid w:val="00695808"/>
    <w:rsid w:val="006A72DD"/>
    <w:rsid w:val="006B07B9"/>
    <w:rsid w:val="006B46FB"/>
    <w:rsid w:val="006C26E0"/>
    <w:rsid w:val="006C4974"/>
    <w:rsid w:val="006C568F"/>
    <w:rsid w:val="006C6EE8"/>
    <w:rsid w:val="006D03C5"/>
    <w:rsid w:val="006D6CF9"/>
    <w:rsid w:val="006E0B25"/>
    <w:rsid w:val="006E21FB"/>
    <w:rsid w:val="006E5448"/>
    <w:rsid w:val="006E6CA6"/>
    <w:rsid w:val="00702F51"/>
    <w:rsid w:val="007239C3"/>
    <w:rsid w:val="0073110C"/>
    <w:rsid w:val="00731141"/>
    <w:rsid w:val="007376E3"/>
    <w:rsid w:val="00741169"/>
    <w:rsid w:val="00743BE1"/>
    <w:rsid w:val="00744067"/>
    <w:rsid w:val="007478F0"/>
    <w:rsid w:val="00762667"/>
    <w:rsid w:val="0076661F"/>
    <w:rsid w:val="00771F49"/>
    <w:rsid w:val="007720BB"/>
    <w:rsid w:val="00773838"/>
    <w:rsid w:val="00775585"/>
    <w:rsid w:val="0077658D"/>
    <w:rsid w:val="007772AB"/>
    <w:rsid w:val="007812FC"/>
    <w:rsid w:val="00782353"/>
    <w:rsid w:val="007829F7"/>
    <w:rsid w:val="00784B81"/>
    <w:rsid w:val="00792342"/>
    <w:rsid w:val="007953AB"/>
    <w:rsid w:val="007977A8"/>
    <w:rsid w:val="007B2749"/>
    <w:rsid w:val="007B512A"/>
    <w:rsid w:val="007C0EEE"/>
    <w:rsid w:val="007C2097"/>
    <w:rsid w:val="007D6A07"/>
    <w:rsid w:val="007E3657"/>
    <w:rsid w:val="007E5EE1"/>
    <w:rsid w:val="007E7470"/>
    <w:rsid w:val="007E74DF"/>
    <w:rsid w:val="007F6A2C"/>
    <w:rsid w:val="007F7259"/>
    <w:rsid w:val="008040A8"/>
    <w:rsid w:val="00805590"/>
    <w:rsid w:val="008155FA"/>
    <w:rsid w:val="00824F0A"/>
    <w:rsid w:val="008279FA"/>
    <w:rsid w:val="00836FDE"/>
    <w:rsid w:val="008374CC"/>
    <w:rsid w:val="008406EB"/>
    <w:rsid w:val="0084557C"/>
    <w:rsid w:val="0085153A"/>
    <w:rsid w:val="00851E4B"/>
    <w:rsid w:val="008610D3"/>
    <w:rsid w:val="00861402"/>
    <w:rsid w:val="00861876"/>
    <w:rsid w:val="008626E7"/>
    <w:rsid w:val="0086275E"/>
    <w:rsid w:val="0087019E"/>
    <w:rsid w:val="00870EE7"/>
    <w:rsid w:val="008725BB"/>
    <w:rsid w:val="008767A8"/>
    <w:rsid w:val="008779FF"/>
    <w:rsid w:val="0088503A"/>
    <w:rsid w:val="008863B9"/>
    <w:rsid w:val="0088643B"/>
    <w:rsid w:val="00886E17"/>
    <w:rsid w:val="00890E15"/>
    <w:rsid w:val="008958F0"/>
    <w:rsid w:val="008961EB"/>
    <w:rsid w:val="00897F42"/>
    <w:rsid w:val="008A45A6"/>
    <w:rsid w:val="008A518B"/>
    <w:rsid w:val="008C1575"/>
    <w:rsid w:val="008D10BA"/>
    <w:rsid w:val="008D3CCC"/>
    <w:rsid w:val="008E24D6"/>
    <w:rsid w:val="008E7617"/>
    <w:rsid w:val="008F0C41"/>
    <w:rsid w:val="008F14B8"/>
    <w:rsid w:val="008F243F"/>
    <w:rsid w:val="008F3789"/>
    <w:rsid w:val="008F3DEF"/>
    <w:rsid w:val="008F640E"/>
    <w:rsid w:val="008F6629"/>
    <w:rsid w:val="008F686C"/>
    <w:rsid w:val="00902081"/>
    <w:rsid w:val="00904F72"/>
    <w:rsid w:val="009147CA"/>
    <w:rsid w:val="009148DE"/>
    <w:rsid w:val="009168BE"/>
    <w:rsid w:val="009174A9"/>
    <w:rsid w:val="009224FA"/>
    <w:rsid w:val="009301E5"/>
    <w:rsid w:val="00936EF7"/>
    <w:rsid w:val="00937632"/>
    <w:rsid w:val="00941E30"/>
    <w:rsid w:val="00947E45"/>
    <w:rsid w:val="00951983"/>
    <w:rsid w:val="00952586"/>
    <w:rsid w:val="009657BC"/>
    <w:rsid w:val="00973CE8"/>
    <w:rsid w:val="009777D9"/>
    <w:rsid w:val="0098625F"/>
    <w:rsid w:val="009866EE"/>
    <w:rsid w:val="0098764D"/>
    <w:rsid w:val="0099082F"/>
    <w:rsid w:val="009916C7"/>
    <w:rsid w:val="00991B88"/>
    <w:rsid w:val="009973BD"/>
    <w:rsid w:val="00997D48"/>
    <w:rsid w:val="009A5753"/>
    <w:rsid w:val="009A579D"/>
    <w:rsid w:val="009B2CB4"/>
    <w:rsid w:val="009B5217"/>
    <w:rsid w:val="009B5350"/>
    <w:rsid w:val="009B55DD"/>
    <w:rsid w:val="009D0257"/>
    <w:rsid w:val="009D03F2"/>
    <w:rsid w:val="009E12E1"/>
    <w:rsid w:val="009E3297"/>
    <w:rsid w:val="009E4302"/>
    <w:rsid w:val="009E6AED"/>
    <w:rsid w:val="009E75B0"/>
    <w:rsid w:val="009F3ECE"/>
    <w:rsid w:val="009F734F"/>
    <w:rsid w:val="00A03A56"/>
    <w:rsid w:val="00A03B95"/>
    <w:rsid w:val="00A06F5B"/>
    <w:rsid w:val="00A07535"/>
    <w:rsid w:val="00A16496"/>
    <w:rsid w:val="00A170ED"/>
    <w:rsid w:val="00A24211"/>
    <w:rsid w:val="00A246B6"/>
    <w:rsid w:val="00A250A7"/>
    <w:rsid w:val="00A27D21"/>
    <w:rsid w:val="00A306B6"/>
    <w:rsid w:val="00A334ED"/>
    <w:rsid w:val="00A37A01"/>
    <w:rsid w:val="00A47E70"/>
    <w:rsid w:val="00A50CF0"/>
    <w:rsid w:val="00A51FE8"/>
    <w:rsid w:val="00A53FD1"/>
    <w:rsid w:val="00A56A26"/>
    <w:rsid w:val="00A62DEC"/>
    <w:rsid w:val="00A676D0"/>
    <w:rsid w:val="00A71094"/>
    <w:rsid w:val="00A75E5C"/>
    <w:rsid w:val="00A762DC"/>
    <w:rsid w:val="00A7671C"/>
    <w:rsid w:val="00AA2CBC"/>
    <w:rsid w:val="00AA4F79"/>
    <w:rsid w:val="00AB1260"/>
    <w:rsid w:val="00AB2F50"/>
    <w:rsid w:val="00AB5E41"/>
    <w:rsid w:val="00AC5820"/>
    <w:rsid w:val="00AD1CD8"/>
    <w:rsid w:val="00AD5034"/>
    <w:rsid w:val="00AD7E19"/>
    <w:rsid w:val="00AE233E"/>
    <w:rsid w:val="00AE23A2"/>
    <w:rsid w:val="00AE35FB"/>
    <w:rsid w:val="00AE7C52"/>
    <w:rsid w:val="00AF5262"/>
    <w:rsid w:val="00B07F5E"/>
    <w:rsid w:val="00B22604"/>
    <w:rsid w:val="00B23243"/>
    <w:rsid w:val="00B258BB"/>
    <w:rsid w:val="00B25F75"/>
    <w:rsid w:val="00B3682A"/>
    <w:rsid w:val="00B52F62"/>
    <w:rsid w:val="00B5561B"/>
    <w:rsid w:val="00B57CF4"/>
    <w:rsid w:val="00B66FBA"/>
    <w:rsid w:val="00B67B97"/>
    <w:rsid w:val="00B764BD"/>
    <w:rsid w:val="00B81915"/>
    <w:rsid w:val="00B8311D"/>
    <w:rsid w:val="00B8625D"/>
    <w:rsid w:val="00B95F13"/>
    <w:rsid w:val="00B968C8"/>
    <w:rsid w:val="00BA1339"/>
    <w:rsid w:val="00BA3EC5"/>
    <w:rsid w:val="00BA51D9"/>
    <w:rsid w:val="00BA7DFF"/>
    <w:rsid w:val="00BB117D"/>
    <w:rsid w:val="00BB1CE4"/>
    <w:rsid w:val="00BB2A33"/>
    <w:rsid w:val="00BB5BA7"/>
    <w:rsid w:val="00BB5DFC"/>
    <w:rsid w:val="00BC0F85"/>
    <w:rsid w:val="00BC2CD0"/>
    <w:rsid w:val="00BC3F10"/>
    <w:rsid w:val="00BC54FB"/>
    <w:rsid w:val="00BC7800"/>
    <w:rsid w:val="00BD0B7B"/>
    <w:rsid w:val="00BD279D"/>
    <w:rsid w:val="00BD27C5"/>
    <w:rsid w:val="00BD2C61"/>
    <w:rsid w:val="00BD47C6"/>
    <w:rsid w:val="00BD6BB8"/>
    <w:rsid w:val="00BE3BF2"/>
    <w:rsid w:val="00BE553B"/>
    <w:rsid w:val="00BF0BBC"/>
    <w:rsid w:val="00BF42AA"/>
    <w:rsid w:val="00C01460"/>
    <w:rsid w:val="00C01815"/>
    <w:rsid w:val="00C07929"/>
    <w:rsid w:val="00C07D91"/>
    <w:rsid w:val="00C116CF"/>
    <w:rsid w:val="00C1301F"/>
    <w:rsid w:val="00C24650"/>
    <w:rsid w:val="00C26706"/>
    <w:rsid w:val="00C41A07"/>
    <w:rsid w:val="00C4697D"/>
    <w:rsid w:val="00C51007"/>
    <w:rsid w:val="00C53E7C"/>
    <w:rsid w:val="00C5638A"/>
    <w:rsid w:val="00C66BA2"/>
    <w:rsid w:val="00C870F6"/>
    <w:rsid w:val="00C95985"/>
    <w:rsid w:val="00C960A6"/>
    <w:rsid w:val="00CA5156"/>
    <w:rsid w:val="00CA6BA8"/>
    <w:rsid w:val="00CB12E2"/>
    <w:rsid w:val="00CB5F42"/>
    <w:rsid w:val="00CC191C"/>
    <w:rsid w:val="00CC2F44"/>
    <w:rsid w:val="00CC330F"/>
    <w:rsid w:val="00CC5026"/>
    <w:rsid w:val="00CC68D0"/>
    <w:rsid w:val="00CD0185"/>
    <w:rsid w:val="00CD32F5"/>
    <w:rsid w:val="00CD5F8B"/>
    <w:rsid w:val="00CE3043"/>
    <w:rsid w:val="00CE6A9F"/>
    <w:rsid w:val="00CF074E"/>
    <w:rsid w:val="00CF535A"/>
    <w:rsid w:val="00D001DD"/>
    <w:rsid w:val="00D017F0"/>
    <w:rsid w:val="00D020E1"/>
    <w:rsid w:val="00D02729"/>
    <w:rsid w:val="00D03F9A"/>
    <w:rsid w:val="00D04177"/>
    <w:rsid w:val="00D0471F"/>
    <w:rsid w:val="00D06D51"/>
    <w:rsid w:val="00D101B8"/>
    <w:rsid w:val="00D17ACF"/>
    <w:rsid w:val="00D206A9"/>
    <w:rsid w:val="00D245A2"/>
    <w:rsid w:val="00D24991"/>
    <w:rsid w:val="00D36D4C"/>
    <w:rsid w:val="00D50255"/>
    <w:rsid w:val="00D5103C"/>
    <w:rsid w:val="00D51059"/>
    <w:rsid w:val="00D512CE"/>
    <w:rsid w:val="00D53686"/>
    <w:rsid w:val="00D57EB3"/>
    <w:rsid w:val="00D64C89"/>
    <w:rsid w:val="00D66520"/>
    <w:rsid w:val="00D67306"/>
    <w:rsid w:val="00D734A3"/>
    <w:rsid w:val="00D739E4"/>
    <w:rsid w:val="00D74733"/>
    <w:rsid w:val="00D77F60"/>
    <w:rsid w:val="00D8101D"/>
    <w:rsid w:val="00D84AE9"/>
    <w:rsid w:val="00D92564"/>
    <w:rsid w:val="00DA1734"/>
    <w:rsid w:val="00DA1E56"/>
    <w:rsid w:val="00DA48B5"/>
    <w:rsid w:val="00DB2AC8"/>
    <w:rsid w:val="00DC03E5"/>
    <w:rsid w:val="00DC0C5A"/>
    <w:rsid w:val="00DC0F98"/>
    <w:rsid w:val="00DC47C4"/>
    <w:rsid w:val="00DD59F1"/>
    <w:rsid w:val="00DD5D37"/>
    <w:rsid w:val="00DD5E32"/>
    <w:rsid w:val="00DE34CF"/>
    <w:rsid w:val="00DF2CE0"/>
    <w:rsid w:val="00DF3C03"/>
    <w:rsid w:val="00E045DD"/>
    <w:rsid w:val="00E04E04"/>
    <w:rsid w:val="00E07515"/>
    <w:rsid w:val="00E122AC"/>
    <w:rsid w:val="00E13F3D"/>
    <w:rsid w:val="00E2414A"/>
    <w:rsid w:val="00E2530F"/>
    <w:rsid w:val="00E34898"/>
    <w:rsid w:val="00E3680A"/>
    <w:rsid w:val="00E4371E"/>
    <w:rsid w:val="00E53744"/>
    <w:rsid w:val="00E53ECE"/>
    <w:rsid w:val="00E71DF9"/>
    <w:rsid w:val="00E75705"/>
    <w:rsid w:val="00E9515C"/>
    <w:rsid w:val="00E957A6"/>
    <w:rsid w:val="00EA3D59"/>
    <w:rsid w:val="00EB09B7"/>
    <w:rsid w:val="00EB311A"/>
    <w:rsid w:val="00EB3422"/>
    <w:rsid w:val="00EC5D2F"/>
    <w:rsid w:val="00EE7D7C"/>
    <w:rsid w:val="00EF1356"/>
    <w:rsid w:val="00EF4396"/>
    <w:rsid w:val="00F04A9F"/>
    <w:rsid w:val="00F11A1A"/>
    <w:rsid w:val="00F11F10"/>
    <w:rsid w:val="00F12211"/>
    <w:rsid w:val="00F14D14"/>
    <w:rsid w:val="00F15D4A"/>
    <w:rsid w:val="00F17D31"/>
    <w:rsid w:val="00F224CF"/>
    <w:rsid w:val="00F25D98"/>
    <w:rsid w:val="00F300FB"/>
    <w:rsid w:val="00F3053E"/>
    <w:rsid w:val="00F36B32"/>
    <w:rsid w:val="00F44E38"/>
    <w:rsid w:val="00F51B38"/>
    <w:rsid w:val="00F66AF0"/>
    <w:rsid w:val="00F80FE1"/>
    <w:rsid w:val="00F81657"/>
    <w:rsid w:val="00F905C6"/>
    <w:rsid w:val="00FA75D8"/>
    <w:rsid w:val="00FB6386"/>
    <w:rsid w:val="00FB733A"/>
    <w:rsid w:val="00FC2F91"/>
    <w:rsid w:val="00FD75DB"/>
    <w:rsid w:val="00FF1BE1"/>
    <w:rsid w:val="00FF39B9"/>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4</Pages>
  <Words>1552</Words>
  <Characters>8306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SA6#54e</cp:lastModifiedBy>
  <cp:revision>250</cp:revision>
  <cp:lastPrinted>1899-12-31T23:00:00Z</cp:lastPrinted>
  <dcterms:created xsi:type="dcterms:W3CDTF">2022-11-24T09:38:00Z</dcterms:created>
  <dcterms:modified xsi:type="dcterms:W3CDTF">2023-04-11T14:03:00Z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